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5804C5">
        <w:rPr>
          <w:rFonts w:cs="Arial"/>
          <w:b/>
          <w:caps/>
          <w:sz w:val="28"/>
          <w:szCs w:val="28"/>
        </w:rPr>
        <w:t>1536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7415F5" w:rsidP="007415F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7415F5">
              <w:rPr>
                <w:rFonts w:cs="Arial"/>
                <w:sz w:val="20"/>
                <w:szCs w:val="20"/>
              </w:rPr>
              <w:t>Reitera a Indicação nº 1744/2019, solicitando estudos e providências para permitir estacionamento de veículos por 15 minutos próximo a pontos comerciais da Avenida Vereador Egídio Antonio Coimbra, no Parque dos Sinos.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7415F5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  <w:b/>
        </w:rPr>
        <w:t>REITER</w:t>
      </w:r>
      <w:r w:rsidR="003A77BE" w:rsidRPr="001840AD">
        <w:rPr>
          <w:rFonts w:cs="Arial"/>
          <w:b/>
        </w:rPr>
        <w:t>AMOS</w:t>
      </w:r>
      <w:r w:rsidR="003A77BE" w:rsidRPr="001840AD">
        <w:rPr>
          <w:rFonts w:cs="Arial"/>
        </w:rPr>
        <w:t xml:space="preserve"> </w:t>
      </w:r>
      <w:r w:rsidRPr="007415F5">
        <w:rPr>
          <w:rFonts w:cs="Arial"/>
          <w:b/>
        </w:rPr>
        <w:t>A INDICAÇÃO Nº 1744/2019</w:t>
      </w:r>
      <w:r w:rsidRPr="007415F5">
        <w:rPr>
          <w:rFonts w:cs="Arial"/>
        </w:rPr>
        <w:t>, solicitando estudos e providências para permitir estacionamento de veículos por 15 minutos próximo a pontos comerciais da Avenida Vereador Egídio Antonio Coimbra, no Parque dos Sinos.</w:t>
      </w:r>
    </w:p>
    <w:p w:rsidR="007415F5" w:rsidRPr="007415F5" w:rsidRDefault="007415F5" w:rsidP="007415F5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E</w:t>
      </w:r>
      <w:r w:rsidRPr="007415F5">
        <w:rPr>
          <w:rFonts w:cs="Arial"/>
        </w:rPr>
        <w:t xml:space="preserve">m toda a extensão </w:t>
      </w:r>
      <w:r>
        <w:rPr>
          <w:rFonts w:cs="Arial"/>
        </w:rPr>
        <w:t>da referida via foram instaladas</w:t>
      </w:r>
      <w:r w:rsidRPr="007415F5">
        <w:rPr>
          <w:rFonts w:cs="Arial"/>
        </w:rPr>
        <w:t xml:space="preserve"> placas proibido </w:t>
      </w:r>
      <w:r>
        <w:rPr>
          <w:rFonts w:cs="Arial"/>
        </w:rPr>
        <w:t>o estacionamento</w:t>
      </w:r>
      <w:r w:rsidRPr="007415F5">
        <w:rPr>
          <w:rFonts w:cs="Arial"/>
        </w:rPr>
        <w:t xml:space="preserve"> e isso está prejudicando os comerciantes do bairro.</w:t>
      </w:r>
      <w:r>
        <w:rPr>
          <w:rFonts w:cs="Arial"/>
        </w:rPr>
        <w:t xml:space="preserve"> </w:t>
      </w:r>
      <w:r w:rsidRPr="007415F5">
        <w:rPr>
          <w:rFonts w:cs="Arial"/>
        </w:rPr>
        <w:t>Existem relatos que consumidores estão sendo multados com frequência e isso está diminuindo à venda nos estabelecimentos localizados na avenida, que já sofrem com a recessão e queda nas vendas devido à pandemia.</w:t>
      </w:r>
    </w:p>
    <w:p w:rsidR="007415F5" w:rsidRDefault="007415F5" w:rsidP="007415F5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7415F5">
        <w:rPr>
          <w:rFonts w:cs="Arial"/>
        </w:rPr>
        <w:t>Os comerciantes pedem que essa reivindicação seja atendida para que não haja prejuízos ao comércio local e os moradores tenham facilidade para fazer compras no bairro.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7415F5" w:rsidRDefault="003A77BE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7415F5">
        <w:rPr>
          <w:rFonts w:cs="Arial"/>
        </w:rPr>
        <w:t>26 de agosto de 2020.</w:t>
      </w:r>
    </w:p>
    <w:p w:rsidR="007415F5" w:rsidRDefault="007415F5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7415F5" w:rsidRDefault="007415F5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7415F5" w:rsidRPr="005D429C" w:rsidRDefault="007415F5" w:rsidP="005D429C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LUÍS FLÁ</w:t>
      </w:r>
      <w:r w:rsidRPr="005D429C">
        <w:rPr>
          <w:rFonts w:eastAsia="Calibri" w:cs="Arial"/>
          <w:b/>
          <w:lang w:eastAsia="en-US"/>
        </w:rPr>
        <w:t>VIO (FLAVINHO)</w:t>
      </w:r>
    </w:p>
    <w:p w:rsidR="007415F5" w:rsidRDefault="007415F5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PT</w:t>
      </w:r>
      <w:bookmarkStart w:id="0" w:name="_GoBack"/>
      <w:bookmarkEnd w:id="0"/>
    </w:p>
    <w:sectPr w:rsidR="007415F5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1908" w:rsidRDefault="00611908">
      <w:r>
        <w:separator/>
      </w:r>
    </w:p>
  </w:endnote>
  <w:endnote w:type="continuationSeparator" w:id="0">
    <w:p w:rsidR="00611908" w:rsidRDefault="00611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1908" w:rsidRDefault="00611908">
      <w:r>
        <w:separator/>
      </w:r>
    </w:p>
  </w:footnote>
  <w:footnote w:type="continuationSeparator" w:id="0">
    <w:p w:rsidR="00611908" w:rsidRDefault="006119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20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22FC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3299C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04C5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11908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415F5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3299C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CB3BE-6E05-4B14-9605-2D4E5B100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181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2020-08-25T12:00:00Z</cp:lastPrinted>
  <dcterms:created xsi:type="dcterms:W3CDTF">2020-08-25T12:00:00Z</dcterms:created>
  <dcterms:modified xsi:type="dcterms:W3CDTF">2020-08-25T12:00:00Z</dcterms:modified>
</cp:coreProperties>
</file>